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B55D26" w:rsidP="007472E5">
      <w:pPr>
        <w:pStyle w:val="Heading1"/>
      </w:pPr>
      <w:bookmarkStart w:id="0" w:name="_GoBack"/>
      <w:bookmarkEnd w:id="0"/>
      <w:r>
        <w:t>The Best Habits to Develop to Increase Productivity and Get More Done</w:t>
      </w:r>
    </w:p>
    <w:p w:rsidR="007472E5" w:rsidRDefault="007472E5" w:rsidP="007472E5"/>
    <w:p w:rsidR="00DD268B" w:rsidRDefault="00B55D26" w:rsidP="007472E5">
      <w:r>
        <w:t xml:space="preserve">If you find often find yourself wishing you could get more done, you’re not alone. </w:t>
      </w:r>
      <w:r>
        <w:t xml:space="preserve">Whether you want to do more in the same amount of time, need more motivation for getting stuff done, or are looking to reduce the amount of time you waste in a day, these simple habits can help you improve your productivity. </w:t>
      </w:r>
    </w:p>
    <w:p w:rsidR="00B852D3" w:rsidRDefault="00B852D3" w:rsidP="007472E5"/>
    <w:p w:rsidR="00B852D3" w:rsidRDefault="00B55D26" w:rsidP="007472E5">
      <w:pPr>
        <w:rPr>
          <w:b/>
        </w:rPr>
      </w:pPr>
      <w:r>
        <w:rPr>
          <w:b/>
        </w:rPr>
        <w:t>Keep Your Desk Decluttered</w:t>
      </w:r>
    </w:p>
    <w:p w:rsidR="00B852D3" w:rsidRDefault="00B55D26" w:rsidP="007472E5">
      <w:r>
        <w:t>Wh</w:t>
      </w:r>
      <w:r>
        <w:t xml:space="preserve">ile creativity can arise from chaos, a litter-strewn office probably isn’t helping your productivity. </w:t>
      </w:r>
      <w:r w:rsidR="00674DD7">
        <w:t>When you have visible files lying about your office, it reminds you of an unfinished task, while an unread book is an invitation to procrastination. Keeping your desk organized and free of clutter can help you stick with a task for more than one and a half times longer.</w:t>
      </w:r>
    </w:p>
    <w:p w:rsidR="00674DD7" w:rsidRDefault="00674DD7" w:rsidP="007472E5"/>
    <w:p w:rsidR="00674DD7" w:rsidRDefault="00B55D26" w:rsidP="007472E5">
      <w:pPr>
        <w:rPr>
          <w:b/>
        </w:rPr>
      </w:pPr>
      <w:r>
        <w:rPr>
          <w:b/>
        </w:rPr>
        <w:t>Schedule Time to Read Email</w:t>
      </w:r>
    </w:p>
    <w:p w:rsidR="00520751" w:rsidRDefault="00B55D26" w:rsidP="007472E5">
      <w:r>
        <w:t>Instead of checking your email every time a new one arrives in your inbox, schedule a time at the end of the d</w:t>
      </w:r>
      <w:r>
        <w:t xml:space="preserve">ay to focus on this task. Monitoring and responding to emails right away is not only a great way to waste your precious time, but it has also been linked to lower memory function, depression, anxiety, and lower performance. </w:t>
      </w:r>
      <w:r w:rsidR="009A35EE">
        <w:t xml:space="preserve">Set up an auto-responder that lets people know that you check emails at 10 a.m., 12 p.m., and 3 p.m. and that you’ll respond during those times. </w:t>
      </w:r>
    </w:p>
    <w:p w:rsidR="009A35EE" w:rsidRDefault="009A35EE" w:rsidP="007472E5"/>
    <w:p w:rsidR="009A35EE" w:rsidRDefault="00B55D26" w:rsidP="007472E5">
      <w:pPr>
        <w:rPr>
          <w:b/>
        </w:rPr>
      </w:pPr>
      <w:r>
        <w:rPr>
          <w:b/>
        </w:rPr>
        <w:t>Rise Early</w:t>
      </w:r>
    </w:p>
    <w:p w:rsidR="00090E61" w:rsidRDefault="00B55D26" w:rsidP="007472E5">
      <w:r>
        <w:t>If you want to improve your productivity, then you need to get up early. When you get up early, you have the opportunity to establ</w:t>
      </w:r>
      <w:r>
        <w:t>ish a good morning routine that will help you improve your productivity. Rising early allows you to have the time in the morning to prepare for the day ahead without being late or rushing to get to work.</w:t>
      </w:r>
    </w:p>
    <w:p w:rsidR="00A5165E" w:rsidRDefault="00A5165E" w:rsidP="007472E5"/>
    <w:p w:rsidR="00A5165E" w:rsidRDefault="00B55D26" w:rsidP="007472E5">
      <w:pPr>
        <w:rPr>
          <w:b/>
        </w:rPr>
      </w:pPr>
      <w:r>
        <w:rPr>
          <w:b/>
        </w:rPr>
        <w:t>Focus on What’s Important</w:t>
      </w:r>
    </w:p>
    <w:p w:rsidR="008E326E" w:rsidRDefault="00B55D26" w:rsidP="007472E5">
      <w:r>
        <w:t xml:space="preserve">Take five minutes in the </w:t>
      </w:r>
      <w:r>
        <w:t xml:space="preserve">morning and read over your goals and remind yourself what you’re working toward. </w:t>
      </w:r>
      <w:r w:rsidR="009B06BD">
        <w:t xml:space="preserve">Not only will this help you to focus on what's important, but it will also give you a gauge to measure your to-do-list Doing this will allow you to look at your to-do-list with a renewed focus to </w:t>
      </w:r>
      <w:r w:rsidR="009B06BD">
        <w:lastRenderedPageBreak/>
        <w:t>make sure that you have at least one daily action that works toward your broader goals.</w:t>
      </w:r>
    </w:p>
    <w:p w:rsidR="009B06BD" w:rsidRDefault="009B06BD" w:rsidP="007472E5"/>
    <w:p w:rsidR="009B06BD" w:rsidRPr="008E326E" w:rsidRDefault="00B55D26" w:rsidP="007472E5">
      <w:r>
        <w:t>Increasing your productivity doesn't take a lot of extra work or more extended hours. By incorporating these habits into your daily routine, you c</w:t>
      </w:r>
      <w:r>
        <w:t>an start to get more done in less time.</w:t>
      </w:r>
    </w:p>
    <w:sectPr w:rsidR="009B06BD" w:rsidRPr="008E326E"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2E5"/>
    <w:rsid w:val="00060AD7"/>
    <w:rsid w:val="00090E61"/>
    <w:rsid w:val="00520751"/>
    <w:rsid w:val="005B5327"/>
    <w:rsid w:val="00601A9C"/>
    <w:rsid w:val="0064063D"/>
    <w:rsid w:val="00660AAD"/>
    <w:rsid w:val="00674DD7"/>
    <w:rsid w:val="007472E5"/>
    <w:rsid w:val="008E326E"/>
    <w:rsid w:val="009A35EE"/>
    <w:rsid w:val="009B06BD"/>
    <w:rsid w:val="00A5165E"/>
    <w:rsid w:val="00B55D26"/>
    <w:rsid w:val="00B852D3"/>
    <w:rsid w:val="00D753B5"/>
    <w:rsid w:val="00DD268B"/>
    <w:rsid w:val="00E526D0"/>
    <w:rsid w:val="00ED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71663966-B6F9-6849-8061-1F08E3D9C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401</Words>
  <Characters>1833</Characters>
  <Application>Microsoft Office Word</Application>
  <DocSecurity>0</DocSecurity>
  <Lines>44</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2018-12-24T18:51:00Z</dcterms:created>
  <dcterms:modified xsi:type="dcterms:W3CDTF">2018-12-24T18:51:00Z</dcterms:modified>
  <cp:category/>
</cp:coreProperties>
</file>